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0271" w:rsidRDefault="00040271" w:rsidP="00F665F0">
      <w:pPr>
        <w:jc w:val="center"/>
        <w:rPr>
          <w:b/>
          <w:bCs/>
        </w:rPr>
      </w:pPr>
      <w:r w:rsidRPr="00F665F0">
        <w:rPr>
          <w:b/>
          <w:bCs/>
        </w:rPr>
        <w:t>Инструкц</w:t>
      </w:r>
      <w:r>
        <w:rPr>
          <w:b/>
          <w:bCs/>
        </w:rPr>
        <w:t>и</w:t>
      </w:r>
      <w:r w:rsidRPr="00F665F0">
        <w:rPr>
          <w:b/>
          <w:bCs/>
        </w:rPr>
        <w:t>я по выполнению задания</w:t>
      </w: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>5-6 класс</w:t>
      </w:r>
    </w:p>
    <w:p w:rsidR="00040271" w:rsidRDefault="00040271" w:rsidP="0088260D">
      <w:pPr>
        <w:jc w:val="center"/>
        <w:rPr>
          <w:b/>
          <w:bCs/>
        </w:rPr>
      </w:pPr>
      <w:r>
        <w:rPr>
          <w:b/>
          <w:bCs/>
        </w:rPr>
        <w:t xml:space="preserve">Теоретический тур – 20 баллов (время выполнения заданий 30 минут) </w:t>
      </w: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 xml:space="preserve">Баскетбол – 20 баллов </w:t>
      </w: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>Гимнастика – 20 баллов</w:t>
      </w: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>Всего 60 баллов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7"/>
        <w:gridCol w:w="638"/>
        <w:gridCol w:w="638"/>
      </w:tblGrid>
      <w:tr w:rsidR="00040271" w:rsidRPr="00C93D84">
        <w:trPr>
          <w:cantSplit/>
          <w:trHeight w:val="1134"/>
        </w:trPr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4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5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6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7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8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9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10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12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13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14</w:t>
            </w:r>
          </w:p>
        </w:tc>
        <w:tc>
          <w:tcPr>
            <w:tcW w:w="638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15</w:t>
            </w:r>
          </w:p>
        </w:tc>
        <w:tc>
          <w:tcPr>
            <w:tcW w:w="638" w:type="dxa"/>
            <w:textDirection w:val="tbRl"/>
          </w:tcPr>
          <w:p w:rsidR="00040271" w:rsidRPr="00C93D84" w:rsidRDefault="00040271" w:rsidP="00C93D84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Итого</w:t>
            </w:r>
          </w:p>
        </w:tc>
      </w:tr>
      <w:tr w:rsidR="00040271" w:rsidRPr="00C93D84">
        <w:trPr>
          <w:cantSplit/>
          <w:trHeight w:val="1134"/>
        </w:trPr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б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В г</w:t>
            </w:r>
          </w:p>
        </w:tc>
        <w:tc>
          <w:tcPr>
            <w:tcW w:w="637" w:type="dxa"/>
            <w:textDirection w:val="tbRl"/>
          </w:tcPr>
          <w:p w:rsidR="00040271" w:rsidRPr="00C93D84" w:rsidRDefault="00040271" w:rsidP="00C93D84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гимнастика</w:t>
            </w:r>
          </w:p>
        </w:tc>
        <w:tc>
          <w:tcPr>
            <w:tcW w:w="637" w:type="dxa"/>
            <w:textDirection w:val="tbRl"/>
          </w:tcPr>
          <w:p w:rsidR="00040271" w:rsidRPr="00C93D84" w:rsidRDefault="00040271" w:rsidP="00C93D84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кувырок</w:t>
            </w:r>
          </w:p>
        </w:tc>
        <w:tc>
          <w:tcPr>
            <w:tcW w:w="637" w:type="dxa"/>
            <w:textDirection w:val="tbRl"/>
          </w:tcPr>
          <w:p w:rsidR="00040271" w:rsidRPr="00C93D84" w:rsidRDefault="00040271" w:rsidP="00C93D84">
            <w:pPr>
              <w:spacing w:after="0" w:line="240" w:lineRule="auto"/>
              <w:ind w:left="113" w:right="113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закаливание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1-5</w:t>
            </w:r>
          </w:p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2-3</w:t>
            </w:r>
          </w:p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3-4</w:t>
            </w:r>
          </w:p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4-2</w:t>
            </w:r>
          </w:p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5-1</w:t>
            </w:r>
          </w:p>
        </w:tc>
        <w:tc>
          <w:tcPr>
            <w:tcW w:w="638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а</w:t>
            </w:r>
          </w:p>
        </w:tc>
        <w:tc>
          <w:tcPr>
            <w:tcW w:w="638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</w:tr>
      <w:tr w:rsidR="00040271" w:rsidRPr="00C93D84"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1</w:t>
            </w:r>
          </w:p>
        </w:tc>
        <w:tc>
          <w:tcPr>
            <w:tcW w:w="637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5</w:t>
            </w:r>
          </w:p>
        </w:tc>
        <w:tc>
          <w:tcPr>
            <w:tcW w:w="638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</w:t>
            </w:r>
          </w:p>
        </w:tc>
        <w:tc>
          <w:tcPr>
            <w:tcW w:w="638" w:type="dxa"/>
          </w:tcPr>
          <w:p w:rsidR="00040271" w:rsidRPr="00C93D84" w:rsidRDefault="00040271" w:rsidP="00C93D84">
            <w:pPr>
              <w:spacing w:after="0" w:line="240" w:lineRule="auto"/>
              <w:jc w:val="center"/>
              <w:rPr>
                <w:b/>
                <w:bCs/>
              </w:rPr>
            </w:pPr>
            <w:r w:rsidRPr="00C93D84">
              <w:rPr>
                <w:b/>
                <w:bCs/>
              </w:rPr>
              <w:t>20 б</w:t>
            </w:r>
          </w:p>
        </w:tc>
      </w:tr>
    </w:tbl>
    <w:p w:rsidR="00040271" w:rsidRDefault="00040271" w:rsidP="00F665F0">
      <w:pPr>
        <w:jc w:val="center"/>
        <w:rPr>
          <w:b/>
          <w:bCs/>
        </w:rPr>
      </w:pP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>Критерии оценки практического тура</w:t>
      </w:r>
    </w:p>
    <w:p w:rsidR="00040271" w:rsidRPr="0088260D" w:rsidRDefault="00040271" w:rsidP="0088260D">
      <w:pPr>
        <w:pStyle w:val="Default"/>
        <w:jc w:val="both"/>
        <w:rPr>
          <w:rFonts w:ascii="Calibri" w:hAnsi="Calibri"/>
        </w:rPr>
      </w:pPr>
      <w:r w:rsidRPr="0088260D">
        <w:rPr>
          <w:rFonts w:ascii="Calibri" w:hAnsi="Calibri"/>
        </w:rPr>
        <w:t xml:space="preserve">     Участнику, показавшему лучшее время, начисляются максимально возможные «зачетные» баллы (20 б.); остальные – меньше на процент, соответствующий разнице с лучшим показанным временем (см. "Методические рекомендации центральной предметно-методической комиссии по проведению школьного и муниципального этапов всероссийской олимпиады школьников по физической культуре в 2015-2016 учебном году")</w:t>
      </w:r>
    </w:p>
    <w:p w:rsidR="00040271" w:rsidRPr="0088260D" w:rsidRDefault="00040271" w:rsidP="00A5024D">
      <w:pPr>
        <w:pStyle w:val="Default"/>
      </w:pPr>
    </w:p>
    <w:p w:rsidR="00040271" w:rsidRDefault="00040271" w:rsidP="00F665F0">
      <w:pPr>
        <w:jc w:val="center"/>
        <w:rPr>
          <w:b/>
          <w:bCs/>
        </w:rPr>
      </w:pPr>
      <w:r>
        <w:rPr>
          <w:b/>
          <w:bCs/>
        </w:rPr>
        <w:t>Пример: лучшее время показанное участником - 30 с. Это максимально возможный балл - 20.</w:t>
      </w:r>
    </w:p>
    <w:p w:rsidR="00040271" w:rsidRPr="00F665F0" w:rsidRDefault="00040271" w:rsidP="00C61D7B">
      <w:pPr>
        <w:jc w:val="center"/>
        <w:rPr>
          <w:b/>
          <w:bCs/>
        </w:rPr>
      </w:pPr>
      <w:r>
        <w:rPr>
          <w:b/>
          <w:bCs/>
        </w:rPr>
        <w:t>Следующий результат - 34 с.  Начисление разницы баллов следующее:</w:t>
      </w:r>
    </w:p>
    <w:p w:rsidR="00040271" w:rsidRDefault="00040271" w:rsidP="00CD45EE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5.5pt;height:25.5pt">
            <v:imagedata r:id="rId4" o:title="" chromakey="white"/>
          </v:shape>
        </w:pict>
      </w:r>
      <w:r>
        <w:t xml:space="preserve"> , т.е. второй участник получает 20б – 2,6б = 17,4б</w:t>
      </w:r>
    </w:p>
    <w:p w:rsidR="00040271" w:rsidRPr="008654F9" w:rsidRDefault="00040271" w:rsidP="00CD45EE">
      <w:r>
        <w:t xml:space="preserve">Третий результат - 50 с. Разница в баллах составит    </w:t>
      </w:r>
      <w:r w:rsidRPr="00CD45EE">
        <w:fldChar w:fldCharType="begin"/>
      </w:r>
      <w:r w:rsidRPr="00CD45EE">
        <w:instrText xml:space="preserve"> QUOTE </w:instrText>
      </w:r>
      <w:r w:rsidRPr="00B43B74">
        <w:rPr>
          <w:position w:val="-14"/>
        </w:rPr>
        <w:pict>
          <v:shape id="_x0000_i1026" type="#_x0000_t75" style="width:31.5pt;height:20.25pt">
            <v:imagedata r:id="rId5" o:title="" chromakey="white"/>
          </v:shape>
        </w:pict>
      </w:r>
      <w:r w:rsidRPr="00CD45EE">
        <w:fldChar w:fldCharType="separate"/>
      </w:r>
      <w:r w:rsidRPr="00B43B74">
        <w:rPr>
          <w:position w:val="-14"/>
        </w:rPr>
        <w:pict>
          <v:shape id="_x0000_i1027" type="#_x0000_t75" style="width:31.5pt;height:20.25pt">
            <v:imagedata r:id="rId5" o:title="" chromakey="white"/>
          </v:shape>
        </w:pict>
      </w:r>
      <w:r w:rsidRPr="00CD45EE">
        <w:fldChar w:fldCharType="end"/>
      </w:r>
      <w:r w:rsidRPr="00CD45EE">
        <w:fldChar w:fldCharType="begin"/>
      </w:r>
      <w:r w:rsidRPr="00CD45EE">
        <w:instrText xml:space="preserve"> QUOTE </w:instrText>
      </w:r>
      <w:r w:rsidRPr="00B43B74">
        <w:rPr>
          <w:position w:val="-6"/>
        </w:rPr>
        <w:pict>
          <v:shape id="_x0000_i1028" type="#_x0000_t75" style="width:7.5pt;height:14.25pt">
            <v:imagedata r:id="rId6" o:title="" chromakey="white"/>
          </v:shape>
        </w:pict>
      </w:r>
      <w:r w:rsidRPr="00CD45EE">
        <w:fldChar w:fldCharType="separate"/>
      </w:r>
      <w:r w:rsidRPr="00B43B74">
        <w:rPr>
          <w:position w:val="-6"/>
        </w:rPr>
        <w:pict>
          <v:shape id="_x0000_i1029" type="#_x0000_t75" style="width:7.5pt;height:14.25pt">
            <v:imagedata r:id="rId6" o:title="" chromakey="white"/>
          </v:shape>
        </w:pict>
      </w:r>
      <w:r w:rsidRPr="00CD45EE">
        <w:fldChar w:fldCharType="end"/>
      </w:r>
      <w:r>
        <w:t xml:space="preserve"> 20 б =13,4б</w:t>
      </w:r>
    </w:p>
    <w:p w:rsidR="00040271" w:rsidRPr="0088260D" w:rsidRDefault="00040271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 xml:space="preserve">т.е. третий участник получает </w:t>
      </w:r>
      <w:r>
        <w:rPr>
          <w:rFonts w:cs="Times New Roman"/>
          <w:sz w:val="24"/>
          <w:szCs w:val="24"/>
          <w:lang w:eastAsia="ru-RU"/>
        </w:rPr>
        <w:t xml:space="preserve">  </w:t>
      </w:r>
      <w:r w:rsidRPr="0088260D">
        <w:rPr>
          <w:rFonts w:cs="Times New Roman"/>
          <w:sz w:val="24"/>
          <w:szCs w:val="24"/>
          <w:lang w:eastAsia="ru-RU"/>
        </w:rPr>
        <w:t>20б – 13,4б = 6,6б</w:t>
      </w:r>
    </w:p>
    <w:p w:rsidR="00040271" w:rsidRDefault="00040271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>
        <w:rPr>
          <w:rFonts w:cs="Times New Roman"/>
          <w:sz w:val="24"/>
          <w:szCs w:val="24"/>
          <w:lang w:eastAsia="ru-RU"/>
        </w:rPr>
        <w:t>Итак,</w:t>
      </w:r>
    </w:p>
    <w:p w:rsidR="00040271" w:rsidRPr="0088260D" w:rsidRDefault="00040271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1 участник 30 с --- 20 б</w:t>
      </w:r>
    </w:p>
    <w:p w:rsidR="00040271" w:rsidRPr="0088260D" w:rsidRDefault="00040271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2 участник 34 с ----17.4б б</w:t>
      </w:r>
    </w:p>
    <w:p w:rsidR="00040271" w:rsidRPr="0088260D" w:rsidRDefault="00040271" w:rsidP="00C61D7B">
      <w:pPr>
        <w:tabs>
          <w:tab w:val="left" w:pos="7530"/>
        </w:tabs>
        <w:rPr>
          <w:rFonts w:cs="Times New Roman"/>
          <w:sz w:val="24"/>
          <w:szCs w:val="24"/>
          <w:lang w:eastAsia="ru-RU"/>
        </w:rPr>
      </w:pPr>
      <w:r w:rsidRPr="0088260D">
        <w:rPr>
          <w:rFonts w:cs="Times New Roman"/>
          <w:sz w:val="24"/>
          <w:szCs w:val="24"/>
          <w:lang w:eastAsia="ru-RU"/>
        </w:rPr>
        <w:t>3 участник  50 с---- 6.6б</w:t>
      </w:r>
    </w:p>
    <w:p w:rsidR="00040271" w:rsidRDefault="00040271" w:rsidP="0088260D">
      <w:pPr>
        <w:spacing w:line="369" w:lineRule="auto"/>
        <w:ind w:left="-15" w:right="10" w:firstLine="711"/>
        <w:jc w:val="both"/>
      </w:pPr>
      <w:r>
        <w:t xml:space="preserve">Оценка качества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040271" w:rsidRDefault="00040271" w:rsidP="0088260D">
      <w:pPr>
        <w:spacing w:line="360" w:lineRule="auto"/>
        <w:ind w:left="-15" w:right="10" w:firstLine="711"/>
        <w:jc w:val="both"/>
      </w:pPr>
      <w:r>
        <w:rPr>
          <w:u w:val="single" w:color="000000"/>
        </w:rPr>
        <w:t>Требования к спортивной форме</w:t>
      </w:r>
      <w:r>
        <w:t xml:space="preserve">: Девушки могут быть одеты в купальники, комбинезоны или футболки с «лосинами». Раздельные купальники запрещены. Юноши могут быть одеты в гимнастические майки, ширина лямок которых не должна превышать </w:t>
      </w:r>
      <w:smartTag w:uri="urn:schemas-microsoft-com:office:smarttags" w:element="metricconverter">
        <w:smartTagPr>
          <w:attr w:name="ProductID" w:val="5 см"/>
        </w:smartTagPr>
        <w:r>
          <w:t>5 см</w:t>
        </w:r>
      </w:smartTag>
      <w:r>
        <w:t xml:space="preserve">, трико или спортивные шорты, не закрывающие колен. Футболки и майки не должны быть одеты поверх шорт, трико или «лосин». Упражнение может выполняться в носках, гимнастических тапочках («чешках») или босиком. Использование украшений и часов не допускается. Нарушение требований к спортивной форме наказывается сбавкой </w:t>
      </w:r>
      <w:r>
        <w:rPr>
          <w:b/>
          <w:bCs/>
        </w:rPr>
        <w:t>0,5</w:t>
      </w:r>
      <w:r>
        <w:t xml:space="preserve"> балла с итоговой оценки участника. </w:t>
      </w:r>
    </w:p>
    <w:p w:rsidR="00040271" w:rsidRDefault="00040271" w:rsidP="0088260D">
      <w:pPr>
        <w:spacing w:line="396" w:lineRule="auto"/>
        <w:ind w:left="-15" w:right="10" w:firstLine="711"/>
        <w:jc w:val="both"/>
      </w:pPr>
      <w:r>
        <w:t xml:space="preserve">Испытания девушек и юношей проводятся в виде выполнения акробатического упражнения, которое имеет строго обязательный характер.   </w:t>
      </w:r>
    </w:p>
    <w:p w:rsidR="00040271" w:rsidRDefault="00040271" w:rsidP="0088260D">
      <w:pPr>
        <w:spacing w:line="374" w:lineRule="auto"/>
        <w:ind w:left="-15" w:right="10" w:firstLine="711"/>
        <w:jc w:val="both"/>
      </w:pPr>
      <w:r>
        <w:t xml:space="preserve">Результаты всех участников ранжируются по возрастающей: лучшее показанное время – 1 место, худшее – последнее. Участнику, показавшему лучшее время, начисляются максимально возможные «зачетные» баллы (их устанавливают организаторы соответствующих этапов олимпиады); остальным – меньше на процент, соответствующий разнице с лучшим показанным временем. В случае изменения установленной последовательности элементов упражнение не оценивается, и участник получает </w:t>
      </w:r>
      <w:r>
        <w:rPr>
          <w:b/>
          <w:bCs/>
        </w:rPr>
        <w:t>0,0</w:t>
      </w:r>
      <w:r>
        <w:t xml:space="preserve"> баллов.  </w:t>
      </w:r>
      <w:bookmarkStart w:id="0" w:name="_GoBack"/>
      <w:bookmarkEnd w:id="0"/>
      <w:r>
        <w:t xml:space="preserve">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  </w:t>
      </w:r>
    </w:p>
    <w:p w:rsidR="00040271" w:rsidRDefault="00040271" w:rsidP="0088260D">
      <w:pPr>
        <w:spacing w:line="398" w:lineRule="auto"/>
        <w:ind w:left="-15" w:right="10" w:firstLine="711"/>
        <w:jc w:val="both"/>
      </w:pPr>
      <w:r>
        <w:t xml:space="preserve">Упражнение должно иметь четко выраженное начало и окончание, выполняться со сменой направления, динамично, слитно, без неоправданных пауз. Фиксация статических элементов  не менее </w:t>
      </w:r>
      <w:r>
        <w:rPr>
          <w:b/>
          <w:bCs/>
        </w:rPr>
        <w:t>2</w:t>
      </w:r>
      <w:r>
        <w:t xml:space="preserve"> секунд. </w:t>
      </w:r>
    </w:p>
    <w:p w:rsidR="00040271" w:rsidRDefault="00040271" w:rsidP="0088260D">
      <w:pPr>
        <w:spacing w:line="381" w:lineRule="auto"/>
        <w:ind w:left="-15" w:right="10" w:firstLine="711"/>
        <w:jc w:val="both"/>
      </w:pPr>
      <w: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>
        <w:rPr>
          <w:b/>
          <w:bCs/>
        </w:rPr>
        <w:t>10,0</w:t>
      </w:r>
      <w:r>
        <w:t xml:space="preserve"> баллам. К оценке за трудность добавляется оценка за исполнение упражнения, равная </w:t>
      </w:r>
      <w:r>
        <w:rPr>
          <w:b/>
          <w:bCs/>
        </w:rPr>
        <w:t>10,0</w:t>
      </w:r>
      <w:r>
        <w:t xml:space="preserve"> 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>
        <w:rPr>
          <w:b/>
          <w:bCs/>
        </w:rPr>
        <w:t>20,0</w:t>
      </w:r>
      <w:r>
        <w:t xml:space="preserve"> баллов.  </w:t>
      </w:r>
    </w:p>
    <w:p w:rsidR="00040271" w:rsidRDefault="00040271" w:rsidP="0088260D">
      <w:pPr>
        <w:spacing w:line="396" w:lineRule="auto"/>
        <w:ind w:left="-15" w:right="10" w:firstLine="711"/>
        <w:jc w:val="both"/>
      </w:pPr>
      <w:r>
        <w:t xml:space="preserve">Если участник не сумел полностью выполнить упражнение, и трудность выполненной части оказалась менее </w:t>
      </w:r>
      <w:r>
        <w:rPr>
          <w:b/>
          <w:bCs/>
        </w:rPr>
        <w:t>6,0</w:t>
      </w:r>
      <w:r>
        <w:t xml:space="preserve"> баллов, упражнение считается не выполненным и участник получает </w:t>
      </w:r>
      <w:r>
        <w:rPr>
          <w:b/>
          <w:bCs/>
        </w:rPr>
        <w:t>0,0</w:t>
      </w:r>
      <w:r>
        <w:t xml:space="preserve"> баллов.  </w:t>
      </w:r>
    </w:p>
    <w:sectPr w:rsidR="00040271" w:rsidSect="00F665F0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2C2F"/>
    <w:rsid w:val="00040271"/>
    <w:rsid w:val="00053BBD"/>
    <w:rsid w:val="00134696"/>
    <w:rsid w:val="001D4F40"/>
    <w:rsid w:val="001F54A8"/>
    <w:rsid w:val="00210F10"/>
    <w:rsid w:val="00282221"/>
    <w:rsid w:val="0036324F"/>
    <w:rsid w:val="00363783"/>
    <w:rsid w:val="00393204"/>
    <w:rsid w:val="00432B12"/>
    <w:rsid w:val="004876BD"/>
    <w:rsid w:val="0049017A"/>
    <w:rsid w:val="004B1651"/>
    <w:rsid w:val="004D72A7"/>
    <w:rsid w:val="00552C2F"/>
    <w:rsid w:val="0076670A"/>
    <w:rsid w:val="007F1820"/>
    <w:rsid w:val="00846655"/>
    <w:rsid w:val="008654F9"/>
    <w:rsid w:val="0088260D"/>
    <w:rsid w:val="008830BC"/>
    <w:rsid w:val="00915986"/>
    <w:rsid w:val="00A5024D"/>
    <w:rsid w:val="00AF401A"/>
    <w:rsid w:val="00B43B74"/>
    <w:rsid w:val="00B472AB"/>
    <w:rsid w:val="00B93DB2"/>
    <w:rsid w:val="00BD4110"/>
    <w:rsid w:val="00C61D7B"/>
    <w:rsid w:val="00C93D84"/>
    <w:rsid w:val="00CA1482"/>
    <w:rsid w:val="00CB2D2F"/>
    <w:rsid w:val="00CD45EE"/>
    <w:rsid w:val="00E17795"/>
    <w:rsid w:val="00ED2279"/>
    <w:rsid w:val="00F54FE4"/>
    <w:rsid w:val="00F665F0"/>
    <w:rsid w:val="00F80D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6BD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CA1482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432B12"/>
    <w:pPr>
      <w:ind w:left="720"/>
    </w:pPr>
  </w:style>
  <w:style w:type="paragraph" w:customStyle="1" w:styleId="Default">
    <w:name w:val="Default"/>
    <w:uiPriority w:val="99"/>
    <w:rsid w:val="00A5024D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5248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126</TotalTime>
  <Pages>2</Pages>
  <Words>525</Words>
  <Characters>2998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2015-10-21T13:11:00Z</dcterms:created>
  <dcterms:modified xsi:type="dcterms:W3CDTF">2015-12-13T19:02:00Z</dcterms:modified>
</cp:coreProperties>
</file>